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FEAC1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CRAWEFORD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5CDA8A2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7DCB235E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18C927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E9CEAF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presented to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Glysslam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diocese of </w:t>
      </w:r>
      <w:proofErr w:type="gramStart"/>
      <w:r>
        <w:rPr>
          <w:rFonts w:ascii="Times New Roman" w:hAnsi="Times New Roman" w:cs="Times New Roman"/>
          <w:sz w:val="24"/>
          <w:szCs w:val="24"/>
        </w:rPr>
        <w:t>Norwich</w:t>
      </w:r>
      <w:proofErr w:type="gramEnd"/>
    </w:p>
    <w:p w14:paraId="6EAAF09B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(? </w:t>
      </w:r>
      <w:proofErr w:type="spellStart"/>
      <w:r>
        <w:rPr>
          <w:rFonts w:ascii="Times New Roman" w:hAnsi="Times New Roman" w:cs="Times New Roman"/>
          <w:sz w:val="24"/>
          <w:szCs w:val="24"/>
        </w:rPr>
        <w:t>Gislingham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Suffolk).    (C.P.R. 1476-85 p.121)</w:t>
      </w:r>
    </w:p>
    <w:p w14:paraId="2EDD4CC4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D6C8C0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06DE1" w14:textId="77777777" w:rsidR="003606F5" w:rsidRDefault="003606F5" w:rsidP="003606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6EF9AA5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572B1" w14:textId="77777777" w:rsidR="003606F5" w:rsidRDefault="003606F5" w:rsidP="009139A6">
      <w:r>
        <w:separator/>
      </w:r>
    </w:p>
  </w:endnote>
  <w:endnote w:type="continuationSeparator" w:id="0">
    <w:p w14:paraId="5F9FFB43" w14:textId="77777777" w:rsidR="003606F5" w:rsidRDefault="003606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8E0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D84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B5B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7ECE5" w14:textId="77777777" w:rsidR="003606F5" w:rsidRDefault="003606F5" w:rsidP="009139A6">
      <w:r>
        <w:separator/>
      </w:r>
    </w:p>
  </w:footnote>
  <w:footnote w:type="continuationSeparator" w:id="0">
    <w:p w14:paraId="045CD4C2" w14:textId="77777777" w:rsidR="003606F5" w:rsidRDefault="003606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1BC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E1F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AA2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6F5"/>
    <w:rsid w:val="000666E0"/>
    <w:rsid w:val="002510B7"/>
    <w:rsid w:val="003606F5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592D2"/>
  <w15:chartTrackingRefBased/>
  <w15:docId w15:val="{ECBBD2F2-7402-4BCC-936B-36639E38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2021-04-09T17:01:00Z</dcterms:created>
  <dcterms:modified xsi:type="dcterms:W3CDTF">2021-04-09T17:02:00Z</dcterms:modified>
</cp:coreProperties>
</file>